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063D" w:rsidRDefault="00BA5BD8" w:rsidP="00A1343B">
      <w:pPr>
        <w:pStyle w:val="Heading1"/>
      </w:pPr>
      <w:bookmarkStart w:id="0" w:name="_GoBack"/>
      <w:bookmarkEnd w:id="0"/>
      <w:r>
        <w:t>The Best Ways to Utilize LinkedIn to Generate Leads for Your Business</w:t>
      </w:r>
    </w:p>
    <w:p w:rsidR="00C9521E" w:rsidRDefault="00C9521E" w:rsidP="00C9521E"/>
    <w:p w:rsidR="00C9521E" w:rsidRDefault="00BA5BD8" w:rsidP="00C9521E">
      <w:r>
        <w:t>LinkedIn has become one of the most powerful places for businesses to generate new leads. While most people use LinkedIn as a way to stay in touch with former friends and colleagues, there is so much more that can be done with the professional networking p</w:t>
      </w:r>
      <w:r>
        <w:t xml:space="preserve">latform. Utilizing your existing LinkedIn network is the fastest way for your business to find new leads. Here are some of the best ways to use LinkedIn to generate more leads. </w:t>
      </w:r>
    </w:p>
    <w:p w:rsidR="000149B7" w:rsidRDefault="000149B7" w:rsidP="00C9521E"/>
    <w:p w:rsidR="000149B7" w:rsidRDefault="00BA5BD8" w:rsidP="00C9521E">
      <w:pPr>
        <w:rPr>
          <w:b/>
        </w:rPr>
      </w:pPr>
      <w:r>
        <w:rPr>
          <w:b/>
        </w:rPr>
        <w:t>Ask Your Current Contacts for Introductions</w:t>
      </w:r>
    </w:p>
    <w:p w:rsidR="000149B7" w:rsidRDefault="00BA5BD8" w:rsidP="00C9521E">
      <w:r>
        <w:t>Most entrepreneurs have no proble</w:t>
      </w:r>
      <w:r>
        <w:t xml:space="preserve">m asking their friends in real life for contacts or introductions for their business but forget about asking their online connections for the same introductions. </w:t>
      </w:r>
      <w:r w:rsidR="00A44AB7">
        <w:t>To take advantage of the potential leads that you can gain from your current contacts, send them a message explaining your business and ask if they know of anyone that would be interested in what you are selling.</w:t>
      </w:r>
    </w:p>
    <w:p w:rsidR="00D526B0" w:rsidRDefault="00D526B0" w:rsidP="00C9521E"/>
    <w:p w:rsidR="00D526B0" w:rsidRDefault="00BA5BD8" w:rsidP="00C9521E">
      <w:pPr>
        <w:rPr>
          <w:b/>
        </w:rPr>
      </w:pPr>
      <w:r>
        <w:rPr>
          <w:b/>
        </w:rPr>
        <w:t>Search People and Gain Introductions</w:t>
      </w:r>
    </w:p>
    <w:p w:rsidR="00D526B0" w:rsidRDefault="00BA5BD8" w:rsidP="00C9521E">
      <w:r>
        <w:t xml:space="preserve">Conduct an advanced search to find people on the site that you would like to be introduced to, and </w:t>
      </w:r>
      <w:r>
        <w:t>then figure out if there is anyone in your current network that can make an introduction. For this strategy to work, you have to have a clear idea of who your target audience is and the right keywords to search for the right people.</w:t>
      </w:r>
    </w:p>
    <w:p w:rsidR="00255D4B" w:rsidRDefault="00255D4B" w:rsidP="00C9521E"/>
    <w:p w:rsidR="00255D4B" w:rsidRDefault="00BA5BD8" w:rsidP="00C9521E">
      <w:pPr>
        <w:rPr>
          <w:b/>
        </w:rPr>
      </w:pPr>
      <w:r>
        <w:rPr>
          <w:b/>
        </w:rPr>
        <w:t>Publish Content</w:t>
      </w:r>
    </w:p>
    <w:p w:rsidR="00AA0B65" w:rsidRDefault="00BA5BD8" w:rsidP="00C9521E">
      <w:r>
        <w:t>Linked</w:t>
      </w:r>
      <w:r>
        <w:t>In allows you to publish, and republish content in what they call "Long-Form-Posts." While this strategy might not provide you with the largest audience, it does have the power to give you a very targeted audience of prospects and influencers in your indus</w:t>
      </w:r>
      <w:r>
        <w:t>try. Not only will your post be shared with your contacts and followers, but interested people will also be able to find your content via a search on LinkedIn or other search engines.</w:t>
      </w:r>
    </w:p>
    <w:p w:rsidR="00DC0AC2" w:rsidRDefault="00DC0AC2" w:rsidP="00C9521E"/>
    <w:p w:rsidR="00DC0AC2" w:rsidRDefault="00BA5BD8" w:rsidP="00C9521E">
      <w:pPr>
        <w:rPr>
          <w:b/>
        </w:rPr>
      </w:pPr>
      <w:r>
        <w:rPr>
          <w:b/>
        </w:rPr>
        <w:t>Engage with Visitors to Your Profile</w:t>
      </w:r>
    </w:p>
    <w:p w:rsidR="00E60E9D" w:rsidRDefault="00BA5BD8" w:rsidP="00C9521E">
      <w:r>
        <w:t>As you become more active with you</w:t>
      </w:r>
      <w:r>
        <w:t xml:space="preserve">r LinkedIn company page, </w:t>
      </w:r>
      <w:r w:rsidR="00283941">
        <w:t xml:space="preserve">you will find more and more people are visiting your profile. You should be checking your profile on a regular basis to see who has viewed it and reach out to them and try to connect. At the very least you need to be communicating </w:t>
      </w:r>
      <w:r w:rsidR="00283941">
        <w:lastRenderedPageBreak/>
        <w:t xml:space="preserve">with those people who are relevant to your industry and who fall in line with your target audience. </w:t>
      </w:r>
    </w:p>
    <w:p w:rsidR="006E5CBD" w:rsidRDefault="006E5CBD" w:rsidP="00C9521E"/>
    <w:p w:rsidR="006E5CBD" w:rsidRPr="00E60E9D" w:rsidRDefault="00BA5BD8" w:rsidP="00C9521E">
      <w:r>
        <w:t xml:space="preserve">These are just some of the ways your business can start to generate more leads through LinkedIn. In most cases, there is a lot more you can do if you can </w:t>
      </w:r>
      <w:r>
        <w:t xml:space="preserve">develop a solid LinkedIn marketing strategy. </w:t>
      </w:r>
    </w:p>
    <w:sectPr w:rsidR="006E5CBD" w:rsidRPr="00E60E9D" w:rsidSect="00660A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43B"/>
    <w:rsid w:val="000149B7"/>
    <w:rsid w:val="00255D4B"/>
    <w:rsid w:val="00283941"/>
    <w:rsid w:val="00415E6B"/>
    <w:rsid w:val="0064063D"/>
    <w:rsid w:val="00660AAD"/>
    <w:rsid w:val="006E5CBD"/>
    <w:rsid w:val="00A1343B"/>
    <w:rsid w:val="00A44AB7"/>
    <w:rsid w:val="00A67B4E"/>
    <w:rsid w:val="00AA0B65"/>
    <w:rsid w:val="00B05E98"/>
    <w:rsid w:val="00BA5BD8"/>
    <w:rsid w:val="00C9521E"/>
    <w:rsid w:val="00D526B0"/>
    <w:rsid w:val="00DC0AC2"/>
    <w:rsid w:val="00E60E9D"/>
    <w:rsid w:val="00ED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efaultImageDpi w14:val="32767"/>
  <w15:chartTrackingRefBased/>
  <w15:docId w15:val="{09E1676C-90CB-424F-9365-163B0D21D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7616"/>
    <w:rPr>
      <w:rFonts w:ascii="Arial" w:hAnsi="Arial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7616"/>
    <w:pPr>
      <w:keepNext/>
      <w:keepLines/>
      <w:spacing w:before="24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7616"/>
    <w:pPr>
      <w:keepNext/>
      <w:keepLines/>
      <w:spacing w:before="40"/>
      <w:outlineLvl w:val="1"/>
    </w:pPr>
    <w:rPr>
      <w:rFonts w:eastAsiaTheme="majorEastAsia" w:cstheme="majorBidi"/>
      <w:b/>
      <w:color w:val="000000" w:themeColor="text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7616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7616"/>
    <w:rPr>
      <w:rFonts w:ascii="Arial" w:eastAsiaTheme="majorEastAsia" w:hAnsi="Arial" w:cstheme="majorBidi"/>
      <w:b/>
      <w:color w:val="000000" w:themeColor="text1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dianeemer/Library/Group%20Containers/UBF8T346G9.Office/User%20Content.localized/Templates.localized/Unstoppable%20Profit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Unstoppable Profits.dotx</Template>
  <TotalTime>0</TotalTime>
  <Pages>2</Pages>
  <Words>422</Words>
  <Characters>1990</Characters>
  <Application>Microsoft Office Word</Application>
  <DocSecurity>0</DocSecurity>
  <Lines>45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Microsoft Office User</cp:lastModifiedBy>
  <cp:revision>3</cp:revision>
  <dcterms:created xsi:type="dcterms:W3CDTF">2018-12-09T21:09:00Z</dcterms:created>
  <dcterms:modified xsi:type="dcterms:W3CDTF">2018-12-09T21:09:00Z</dcterms:modified>
  <cp:category/>
</cp:coreProperties>
</file>